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4AD6C" w14:textId="015397C3" w:rsidR="001E35D3" w:rsidRPr="0033027D" w:rsidRDefault="001E35D3" w:rsidP="00605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809302"/>
      <w:bookmarkStart w:id="1" w:name="_Hlk491845607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r w:rsidR="00EA6D84">
        <w:rPr>
          <w:b/>
          <w:noProof/>
          <w:sz w:val="24"/>
        </w:rPr>
        <w:t>84</w:t>
      </w:r>
      <w:r>
        <w:rPr>
          <w:b/>
          <w:noProof/>
          <w:sz w:val="24"/>
        </w:rPr>
        <w:tab/>
      </w:r>
      <w:r w:rsidR="002A5D1D" w:rsidRPr="002A5D1D">
        <w:rPr>
          <w:b/>
          <w:noProof/>
          <w:sz w:val="24"/>
        </w:rPr>
        <w:t>RP-191194</w:t>
      </w:r>
    </w:p>
    <w:p w14:paraId="1CD58903" w14:textId="2775E8C9" w:rsidR="006A45BA" w:rsidRPr="00D97157" w:rsidRDefault="00EA6D84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>Newport Beach, California, US, 3 June – 6 June 2019</w:t>
      </w:r>
      <w:bookmarkEnd w:id="0"/>
      <w:bookmarkEnd w:id="1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C0C80" w:rsidRPr="00605371">
        <w:rPr>
          <w:rFonts w:eastAsia="Batang" w:cs="Arial"/>
          <w:sz w:val="18"/>
          <w:szCs w:val="18"/>
          <w:lang w:eastAsia="zh-CN"/>
        </w:rPr>
        <w:t>RP-190689</w:t>
      </w:r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30376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467EB4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467EB4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7FBE0227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67F0A35" w14:textId="37658CF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2CC_DL_n48B_2CC_UL_n48B_BCS0</w:t>
            </w:r>
          </w:p>
        </w:tc>
        <w:tc>
          <w:tcPr>
            <w:tcW w:w="709" w:type="dxa"/>
          </w:tcPr>
          <w:p w14:paraId="22B73E7D" w14:textId="4DDE219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AE513D4" w14:textId="5DBAB43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136A4B9" w14:textId="5EA02ABF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5A3F06" w14:textId="4194C4E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9309FB9" w14:textId="70770FB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96C4E2D" w14:textId="0596BB5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2CC_DL_n48B_1CC_UL_n48A_BCS0</w:t>
            </w: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18971D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B13D3D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 xml:space="preserve">supported next level </w:t>
            </w:r>
            <w:proofErr w:type="spellStart"/>
            <w:r w:rsidRPr="00B828FD">
              <w:rPr>
                <w:rFonts w:ascii="Arial" w:hAnsi="Arial" w:cs="Arial"/>
                <w:b/>
                <w:sz w:val="16"/>
                <w:szCs w:val="16"/>
              </w:rPr>
              <w:t>fallback</w:t>
            </w:r>
            <w:proofErr w:type="spellEnd"/>
            <w:r w:rsidRPr="00B828FD">
              <w:rPr>
                <w:rFonts w:ascii="Arial" w:hAnsi="Arial" w:cs="Arial"/>
                <w:b/>
                <w:sz w:val="16"/>
                <w:szCs w:val="16"/>
              </w:rPr>
              <w:t xml:space="preserve">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B13D3D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B13D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B13D3D">
        <w:trPr>
          <w:cantSplit/>
        </w:trPr>
        <w:tc>
          <w:tcPr>
            <w:tcW w:w="1696" w:type="dxa"/>
          </w:tcPr>
          <w:p w14:paraId="6F5DF562" w14:textId="4775D14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9E6332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467EB4" w:rsidP="00170EE3">
            <w:pPr>
              <w:pStyle w:val="TAL"/>
              <w:rPr>
                <w:rFonts w:cs="Arial"/>
                <w:sz w:val="16"/>
              </w:rPr>
            </w:pPr>
            <w:hyperlink r:id="rId35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2" w:name="OLE_LINK14"/>
            <w:r>
              <w:rPr>
                <w:rFonts w:cs="Arial"/>
                <w:sz w:val="16"/>
              </w:rPr>
              <w:t>, NTT DOCOMO</w:t>
            </w:r>
            <w:bookmarkEnd w:id="2"/>
          </w:p>
        </w:tc>
        <w:tc>
          <w:tcPr>
            <w:tcW w:w="1440" w:type="dxa"/>
          </w:tcPr>
          <w:p w14:paraId="47E59D78" w14:textId="68340B51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2FA317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5356B162" w14:textId="519541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FDFCBCD" w14:textId="2AEC6DE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</w:tcPr>
          <w:p w14:paraId="079A5117" w14:textId="33C0CD8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</w:tcPr>
          <w:p w14:paraId="46259C1F" w14:textId="6481CD4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2BE33704" w14:textId="2BD41BA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46C2618E" w14:textId="0336BA1B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2A255AE8" w14:textId="20300AE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61BDEF0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</w:t>
            </w:r>
            <w:proofErr w:type="gramStart"/>
            <w:r w:rsidRPr="00654DA0">
              <w:rPr>
                <w:rFonts w:ascii="Arial" w:hAnsi="Arial" w:cs="Arial"/>
                <w:sz w:val="16"/>
              </w:rPr>
              <w:t>A)_</w:t>
            </w:r>
            <w:proofErr w:type="gramEnd"/>
            <w:r w:rsidRPr="00654DA0"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0FEA87A0" w14:textId="4E88E9B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6E20019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D00E33C" w14:textId="54A29495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70EE3" w:rsidRPr="00654DA0" w:rsidRDefault="00467EB4" w:rsidP="00170EE3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170EE3" w:rsidRPr="00654DA0">
                <w:rPr>
                  <w:rFonts w:ascii="Arial" w:hAnsi="Arial" w:cs="Arial"/>
                  <w:sz w:val="16"/>
                </w:rPr>
                <w:t>masashi</w:t>
              </w:r>
              <w:r w:rsidR="00170EE3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70EE3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5CE9A90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1D505D" w14:textId="77777777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 xml:space="preserve">supported next level </w:t>
            </w:r>
            <w:proofErr w:type="spellStart"/>
            <w:r w:rsidRPr="00B828FD">
              <w:rPr>
                <w:rFonts w:ascii="Arial" w:hAnsi="Arial" w:cs="Arial"/>
                <w:b/>
                <w:sz w:val="16"/>
                <w:szCs w:val="16"/>
              </w:rPr>
              <w:t>fallback</w:t>
            </w:r>
            <w:proofErr w:type="spellEnd"/>
            <w:r w:rsidRPr="00B828FD">
              <w:rPr>
                <w:rFonts w:ascii="Arial" w:hAnsi="Arial" w:cs="Arial"/>
                <w:b/>
                <w:sz w:val="16"/>
                <w:szCs w:val="16"/>
              </w:rPr>
              <w:t xml:space="preserve">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6DA2C61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6388EA6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hyperlink r:id="rId38" w:history="1">
              <w:r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762C0AB0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45049EC7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601843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20E44B9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793AE5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1C6D99F7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77777777" w:rsidR="00AA68F9" w:rsidRPr="00F900C8" w:rsidRDefault="00AA68F9" w:rsidP="00AA68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DA07C69" w14:textId="404D7F0E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7810199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CB2D06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08EEE2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12F301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0F940B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3D78332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474F6C0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4CF05B5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3BEC78F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79EA42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2B0E919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8F52F2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11E62A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BA79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7DC89B0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13EF4A6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5E0657E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3467879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02C8C4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6B285CB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067A958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27C6545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7E9EB6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29BAAA6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7928D6C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2EC3D5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29DE8C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59CFAA5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0EC6CF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0E022894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7C154F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589413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43CD98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416DEC0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03DB72E9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310422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06B9F76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08718966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4ADC090" w14:textId="46C966E5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377D46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5C1581A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71846EF6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7777777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68F3D1D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401BC1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03EB8E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00A1D5D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7EBDB9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4F81FB1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488AF6A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162629B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B9495E8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511ADCF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0E9B01B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6B9E70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3853701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7400AED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593FA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6E47BD19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7A0A95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031ADBB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386BC52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1976986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512E48E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5C152E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149542B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7AF2060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D2CB97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77D3443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70F01631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793AE5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bookmarkStart w:id="3" w:name="_GoBack"/>
        <w:bookmarkEnd w:id="3"/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B13D3D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93B89" w:rsidRPr="00372374" w14:paraId="2B8CE46C" w14:textId="77777777" w:rsidTr="00D22323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169BB" w14:textId="25CA266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CA_n78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921F13" w14:textId="57312CF1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CA_n78A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E436" w14:textId="282B79E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5A9F5" w14:textId="26F0CBC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FAA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28D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84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7ECCD" w14:textId="17FE288D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543BF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93B89" w:rsidRPr="00372374" w14:paraId="58755262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23C27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8817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509C" w14:textId="7EC607A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D2CFE" w14:textId="0E20E4B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C837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CBD0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985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E04123" w14:textId="60825E5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9509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29C5F2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E66AD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9CBF5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68B7D" w14:textId="1EF2AAD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E412" w14:textId="5E904DE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60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DBB6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2E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2FA4B0" w14:textId="0C66634C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1</w:t>
            </w: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0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CDA76A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566A9B8F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FC4F7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8237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ED30" w14:textId="610943F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3AD5" w14:textId="3B80A17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C28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F4B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B60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AB7CE" w14:textId="6BFA06E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A397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429E07C9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EB24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6A859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3E159" w14:textId="50BFF4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8F7F6" w14:textId="6F16A62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D700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D0A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5AA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3C8C2" w14:textId="776892CA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A9794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9D76A1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377EA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035A2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7A4C6" w14:textId="52F0546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928C0" w14:textId="68E386A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526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F3D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00C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D5B11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F8621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7358F7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0EB41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1F191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64D6" w14:textId="7BB0AEB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4068" w14:textId="442AC53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A762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06A9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53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5C6B67" w14:textId="4EFC0551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11DE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FBEFAE7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CECDC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B958F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187" w14:textId="37DBE39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10AE9" w14:textId="09B7A65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C519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78C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28B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D4B37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F525F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4D039071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C5F43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F642E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268E" w14:textId="6575738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FA5E" w14:textId="65DE020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A76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667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CE5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91759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7D142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5E12AB99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C9131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EF5E7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7924F" w14:textId="11005CF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4B871" w14:textId="55FA95A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4956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504A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EAB1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6970E7" w14:textId="3564E2CC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1</w:t>
            </w: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1D1747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D0D863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9B65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C4B50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47FF" w14:textId="094C8E3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0E9" w14:textId="58F8F706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DC4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1E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D8D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157F0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B75390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E1C0CC4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E3C49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F9234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4503" w14:textId="6229849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65A30" w14:textId="6DD12FE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8B9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543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571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67AF8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C6A10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6F324004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228D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A5C53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B921E" w14:textId="0D28C6C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15927" w14:textId="705FA4B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CEE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AA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C2D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D82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4342C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64B704A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CED6F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587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75AA" w14:textId="203F4FE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8BE57" w14:textId="37E8628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09A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948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5BE3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9FFBE8" w14:textId="7A5D74F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1</w:t>
            </w: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8FD3A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0775C511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3B79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B96B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1D8FF" w14:textId="69197FB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EABD7" w14:textId="12451D58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44F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030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15B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17E678" w14:textId="77777777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141C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467EB4" w:rsidP="00DC2AA7">
            <w:pPr>
              <w:pStyle w:val="TAL"/>
            </w:pPr>
            <w:hyperlink r:id="rId3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467EB4" w:rsidP="00DC2AA7">
            <w:pPr>
              <w:pStyle w:val="TAL"/>
            </w:pPr>
            <w:hyperlink r:id="rId4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467EB4" w:rsidP="00DC2AA7">
            <w:pPr>
              <w:pStyle w:val="TAL"/>
            </w:pPr>
            <w:hyperlink r:id="rId4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467EB4" w:rsidP="00DC2AA7">
            <w:pPr>
              <w:pStyle w:val="TAL"/>
            </w:pPr>
            <w:hyperlink r:id="rId4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467E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467E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467E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467E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467E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467E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467E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467E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5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467E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467E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467E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467E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467E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467E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467E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Trogolo</w:t>
            </w:r>
            <w:proofErr w:type="spellEnd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467EB4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8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4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467EB4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467EB4" w:rsidP="00C37E3F">
            <w:pPr>
              <w:pStyle w:val="TAL"/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467EB4" w:rsidP="00C37E3F">
            <w:pPr>
              <w:pStyle w:val="TAL"/>
            </w:pPr>
            <w:hyperlink r:id="rId6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467EB4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467EB4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4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467E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" w:name="_Hlk516746225"/>
            <w:bookmarkStart w:id="6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467EB4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467EB4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467E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467E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467EB4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9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5"/>
      <w:bookmarkEnd w:id="6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BD4D9B" w:rsidRPr="005B0DB1" w:rsidRDefault="00BD4D9B" w:rsidP="00BD4D9B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D80E97" w:rsidRPr="005B0DB1" w:rsidRDefault="00D80E97" w:rsidP="00D80E97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proofErr w:type="spellStart"/>
      <w:r w:rsidRPr="00963101">
        <w:t>fallback</w:t>
      </w:r>
      <w:proofErr w:type="spellEnd"/>
      <w:r w:rsidRPr="00963101">
        <w:t xml:space="preserve">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10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706BE8" w:rsidRDefault="00706BE8">
      <w:r>
        <w:separator/>
      </w:r>
    </w:p>
  </w:endnote>
  <w:endnote w:type="continuationSeparator" w:id="0">
    <w:p w14:paraId="7A17DF5E" w14:textId="77777777" w:rsidR="00706BE8" w:rsidRDefault="0070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706BE8" w:rsidRDefault="00706BE8">
      <w:r>
        <w:separator/>
      </w:r>
    </w:p>
  </w:footnote>
  <w:footnote w:type="continuationSeparator" w:id="0">
    <w:p w14:paraId="48C0B5CD" w14:textId="77777777" w:rsidR="00706BE8" w:rsidRDefault="0070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05D7"/>
    <w:rsid w:val="00170EE3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60A5"/>
    <w:rsid w:val="00426C20"/>
    <w:rsid w:val="00432283"/>
    <w:rsid w:val="00434F26"/>
    <w:rsid w:val="0043745F"/>
    <w:rsid w:val="0044029F"/>
    <w:rsid w:val="004420D1"/>
    <w:rsid w:val="00447E4C"/>
    <w:rsid w:val="004554FC"/>
    <w:rsid w:val="00461C95"/>
    <w:rsid w:val="00463EFD"/>
    <w:rsid w:val="00467EB4"/>
    <w:rsid w:val="0048267C"/>
    <w:rsid w:val="004876B9"/>
    <w:rsid w:val="004916CC"/>
    <w:rsid w:val="00491900"/>
    <w:rsid w:val="00493A79"/>
    <w:rsid w:val="00493B89"/>
    <w:rsid w:val="004A40BE"/>
    <w:rsid w:val="004A6A60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73B4C"/>
    <w:rsid w:val="00B73F75"/>
    <w:rsid w:val="00B828FD"/>
    <w:rsid w:val="00B83292"/>
    <w:rsid w:val="00B83B73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417E"/>
    <w:rsid w:val="00D97157"/>
    <w:rsid w:val="00DA0653"/>
    <w:rsid w:val="00DA74F3"/>
    <w:rsid w:val="00DB3E1B"/>
    <w:rsid w:val="00DB69F3"/>
    <w:rsid w:val="00DB6E95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A6D84"/>
    <w:rsid w:val="00EB1B5B"/>
    <w:rsid w:val="00EC2842"/>
    <w:rsid w:val="00EC3039"/>
    <w:rsid w:val="00EC5DD1"/>
    <w:rsid w:val="00ED53B4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liuliehai@huawei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alessandro.trogolo@telecomitalia.it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fontTable" Target="fontTab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liuliehai@huawei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Marc.grant@att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meng.wang@team.telstra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asashi.fushiki@g.softbank.co.jp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per.lindell@ericsson.com" TargetMode="Externa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33FA2-FF67-4E79-9040-E428EFF9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50</Pages>
  <Words>13133</Words>
  <Characters>74859</Characters>
  <Application>Microsoft Office Word</Application>
  <DocSecurity>0</DocSecurity>
  <Lines>623</Lines>
  <Paragraphs>175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87817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72</cp:revision>
  <cp:lastPrinted>2000-02-29T10:31:00Z</cp:lastPrinted>
  <dcterms:created xsi:type="dcterms:W3CDTF">2018-10-10T11:49:00Z</dcterms:created>
  <dcterms:modified xsi:type="dcterms:W3CDTF">2019-05-24T08:08:00Z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